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F1" w:rsidRPr="00C36438" w:rsidRDefault="00F133F1" w:rsidP="00D21CD8">
      <w:pPr>
        <w:tabs>
          <w:tab w:val="left" w:pos="36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Pr="00C36438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№</w:t>
      </w:r>
      <w:r w:rsidRPr="00C36438">
        <w:rPr>
          <w:rFonts w:ascii="Times New Roman" w:hAnsi="Times New Roman"/>
          <w:i/>
          <w:sz w:val="24"/>
          <w:szCs w:val="24"/>
          <w:u w:val="single"/>
        </w:rPr>
        <w:t>5б</w:t>
      </w:r>
    </w:p>
    <w:p w:rsidR="00F133F1" w:rsidRPr="00E76A91" w:rsidRDefault="00F133F1" w:rsidP="00D21CD8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F133F1" w:rsidRDefault="00F133F1" w:rsidP="00D21CD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36438">
        <w:rPr>
          <w:rFonts w:ascii="Times New Roman" w:hAnsi="Times New Roman"/>
          <w:b/>
          <w:sz w:val="32"/>
          <w:szCs w:val="32"/>
        </w:rPr>
        <w:t>Д Е К Л А Р А Ц И Я</w:t>
      </w:r>
    </w:p>
    <w:p w:rsidR="00F133F1" w:rsidRPr="00C36438" w:rsidRDefault="00F133F1" w:rsidP="00D21CD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33F1" w:rsidRPr="00E76A91" w:rsidRDefault="00F133F1" w:rsidP="00D21CD8">
      <w:pPr>
        <w:spacing w:after="0" w:line="240" w:lineRule="auto"/>
        <w:jc w:val="center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по чл. 47, ал. 5, т.1 от ЗОП, във връзка с чл.47, ал.9 от ЗОП</w:t>
      </w:r>
    </w:p>
    <w:p w:rsidR="00F133F1" w:rsidRPr="00E76A91" w:rsidRDefault="00F133F1" w:rsidP="00D21CD8">
      <w:pPr>
        <w:spacing w:after="0" w:line="240" w:lineRule="auto"/>
        <w:rPr>
          <w:rFonts w:ascii="Times New Roman" w:hAnsi="Times New Roman"/>
        </w:rPr>
      </w:pPr>
    </w:p>
    <w:p w:rsidR="00F133F1" w:rsidRPr="00E76A91" w:rsidRDefault="00F133F1" w:rsidP="00D21CD8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</w:rPr>
        <w:t xml:space="preserve">Долуподписаният /-ната/ </w:t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 xml:space="preserve">  </w:t>
      </w:r>
    </w:p>
    <w:p w:rsidR="00F133F1" w:rsidRPr="00E76A91" w:rsidRDefault="00F133F1" w:rsidP="00D21CD8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</w:rPr>
        <w:t xml:space="preserve">с лична карта № </w:t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 xml:space="preserve">, издадена на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  <w:u w:val="single"/>
        </w:rPr>
        <w:t xml:space="preserve">     </w:t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 xml:space="preserve">    от МВР, гр. </w:t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>,</w:t>
      </w:r>
    </w:p>
    <w:p w:rsidR="00F133F1" w:rsidRPr="00E76A91" w:rsidRDefault="00F133F1" w:rsidP="00D21CD8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</w:rPr>
        <w:t>с ЕГН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>,  в качеството ми на представляващ</w:t>
      </w:r>
      <w:r w:rsidRPr="00E76A91">
        <w:rPr>
          <w:rFonts w:ascii="Times New Roman" w:hAnsi="Times New Roman"/>
        </w:rPr>
        <w:tab/>
        <w:t xml:space="preserve">/член на управителния или контролния орган/  </w:t>
      </w:r>
      <w:r w:rsidRPr="00E76A91">
        <w:rPr>
          <w:rFonts w:ascii="Times New Roman" w:hAnsi="Times New Roman"/>
          <w:u w:val="single"/>
        </w:rPr>
        <w:t xml:space="preserve">                                                           </w:t>
      </w:r>
      <w:r w:rsidRPr="00E76A91">
        <w:rPr>
          <w:rFonts w:ascii="Times New Roman" w:hAnsi="Times New Roman"/>
        </w:rPr>
        <w:t xml:space="preserve"> -  кандидат за участие в процедура за възлагане на обществена поръчка с обект:</w:t>
      </w:r>
      <w:r>
        <w:rPr>
          <w:rFonts w:ascii="Times New Roman" w:hAnsi="Times New Roman"/>
          <w:position w:val="8"/>
        </w:rPr>
        <w:t xml:space="preserve"> </w:t>
      </w:r>
      <w:r>
        <w:rPr>
          <w:rFonts w:ascii="Times New Roman" w:hAnsi="Times New Roman"/>
          <w:b/>
          <w:position w:val="8"/>
        </w:rPr>
        <w:t>„</w:t>
      </w:r>
      <w:r w:rsidRPr="00184D8E">
        <w:rPr>
          <w:rFonts w:ascii="Times New Roman" w:hAnsi="Times New Roman"/>
          <w:b/>
          <w:color w:val="000000"/>
        </w:rPr>
        <w:t xml:space="preserve">Упражняване на строителен надзор по време на строителството при изпълнение на проект </w:t>
      </w:r>
      <w:r w:rsidRPr="00184D8E">
        <w:rPr>
          <w:rFonts w:ascii="Times New Roman" w:hAnsi="Times New Roman"/>
          <w:b/>
          <w:bCs/>
          <w:szCs w:val="24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 w:rsidRPr="00E76A91">
        <w:rPr>
          <w:rFonts w:ascii="Times New Roman" w:hAnsi="Times New Roman"/>
          <w:position w:val="8"/>
        </w:rPr>
        <w:tab/>
      </w:r>
      <w:r w:rsidRPr="00E76A91">
        <w:rPr>
          <w:rFonts w:ascii="Times New Roman" w:hAnsi="Times New Roman"/>
          <w:position w:val="8"/>
        </w:rPr>
        <w:tab/>
      </w:r>
      <w:r w:rsidRPr="00E76A91">
        <w:rPr>
          <w:rFonts w:ascii="Times New Roman" w:hAnsi="Times New Roman"/>
          <w:position w:val="8"/>
        </w:rPr>
        <w:tab/>
      </w:r>
      <w:r w:rsidRPr="00E76A91">
        <w:rPr>
          <w:rFonts w:ascii="Times New Roman" w:hAnsi="Times New Roman"/>
          <w:position w:val="8"/>
        </w:rPr>
        <w:tab/>
      </w:r>
      <w:r w:rsidRPr="00E76A91">
        <w:rPr>
          <w:rFonts w:ascii="Times New Roman" w:hAnsi="Times New Roman"/>
          <w:position w:val="8"/>
        </w:rPr>
        <w:tab/>
      </w:r>
    </w:p>
    <w:p w:rsidR="00F133F1" w:rsidRPr="00E76A91" w:rsidRDefault="00F133F1" w:rsidP="00D21CD8">
      <w:pPr>
        <w:spacing w:after="0" w:line="240" w:lineRule="auto"/>
        <w:jc w:val="center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Д Е К Л А Р И Р А М, че:</w:t>
      </w:r>
    </w:p>
    <w:p w:rsidR="00F133F1" w:rsidRPr="00E76A91" w:rsidRDefault="00F133F1" w:rsidP="00D21CD8">
      <w:pPr>
        <w:spacing w:after="0" w:line="240" w:lineRule="auto"/>
        <w:jc w:val="both"/>
        <w:rPr>
          <w:rFonts w:ascii="Times New Roman" w:hAnsi="Times New Roman"/>
        </w:rPr>
      </w:pPr>
    </w:p>
    <w:p w:rsidR="00F133F1" w:rsidRPr="00E76A91" w:rsidRDefault="00F133F1" w:rsidP="00D21CD8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</w:rPr>
        <w:t>1. Не съм свързано лице с Възложителя или със служители на ръководна длъжност в неговата организация.</w:t>
      </w:r>
    </w:p>
    <w:p w:rsidR="00F133F1" w:rsidRPr="00E76A91" w:rsidRDefault="00F133F1" w:rsidP="00D21CD8">
      <w:pPr>
        <w:spacing w:after="0" w:line="240" w:lineRule="auto"/>
        <w:jc w:val="both"/>
        <w:rPr>
          <w:rFonts w:ascii="Times New Roman" w:hAnsi="Times New Roman"/>
        </w:rPr>
      </w:pPr>
    </w:p>
    <w:p w:rsidR="00F133F1" w:rsidRDefault="00F133F1" w:rsidP="00D21CD8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Известно ми е, че при деклариране на неверни данни нося наказателна отговорност по чл.313 от НК.</w:t>
      </w:r>
    </w:p>
    <w:p w:rsidR="00F133F1" w:rsidRPr="00E76A91" w:rsidRDefault="00F133F1" w:rsidP="00D21CD8">
      <w:pPr>
        <w:spacing w:after="0" w:line="240" w:lineRule="auto"/>
        <w:rPr>
          <w:rFonts w:ascii="Times New Roman" w:hAnsi="Times New Roman"/>
        </w:rPr>
      </w:pPr>
    </w:p>
    <w:p w:rsidR="00F133F1" w:rsidRPr="00E76A91" w:rsidRDefault="00F133F1" w:rsidP="00D21CD8">
      <w:pPr>
        <w:spacing w:after="0" w:line="240" w:lineRule="auto"/>
        <w:rPr>
          <w:rFonts w:ascii="Times New Roman" w:hAnsi="Times New Roman"/>
          <w:u w:val="single"/>
        </w:rPr>
      </w:pP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 xml:space="preserve">г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  <w:t xml:space="preserve">Декларатор: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</w:p>
    <w:p w:rsidR="00F133F1" w:rsidRPr="00E76A91" w:rsidRDefault="00F133F1" w:rsidP="00D21CD8">
      <w:pPr>
        <w:spacing w:after="0" w:line="240" w:lineRule="auto"/>
        <w:rPr>
          <w:rFonts w:ascii="Times New Roman" w:hAnsi="Times New Roman"/>
        </w:rPr>
      </w:pP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Забележка: Изискванията на ал. 5, т. 1 се прилагат, както следва: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1. при събирателно дружество - за лицата по чл. 84, ал. 1 и чл. 89, ал. 1 от Търговския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закон;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2. при командитно дружество - за лицата по чл. 105 от Търговския закон, без ограничено отговорните съдружници;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3. при дружество с ограничена отговорност - за лицата по чл. 141, ал. 2 от Търговския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закон, а при еднолично дружество с ограничена отговорност - за лицата по чл. 147, ал. 1 от Търговския закон;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5. при командитно дружество с акции - за лицата по чл. 244, ал. 4 от Търговския закон;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6. при едноличен търговец – за физическото лице - търговец;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7. във всички останали случаи, включително за чуждестранните лица - за лицата, които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представляват кандидата или участника;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8. в случаите по т. 1 - 7 - и за прокуристите, когато има такива; когато чуждестранно</w:t>
      </w:r>
    </w:p>
    <w:p w:rsidR="00F133F1" w:rsidRPr="006645C5" w:rsidRDefault="00F133F1" w:rsidP="00D21CD8">
      <w:pPr>
        <w:spacing w:after="0" w:line="240" w:lineRule="auto"/>
        <w:jc w:val="both"/>
        <w:rPr>
          <w:rFonts w:ascii="Times New Roman" w:hAnsi="Times New Roman"/>
          <w:i/>
          <w:sz w:val="21"/>
          <w:szCs w:val="21"/>
        </w:rPr>
      </w:pPr>
      <w:r w:rsidRPr="006645C5">
        <w:rPr>
          <w:rFonts w:ascii="Times New Roman" w:hAnsi="Times New Roman"/>
          <w:i/>
          <w:sz w:val="21"/>
          <w:szCs w:val="21"/>
        </w:rPr>
        <w:t>лице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7, т.2.</w:t>
      </w:r>
    </w:p>
    <w:p w:rsidR="00F133F1" w:rsidRDefault="00F133F1" w:rsidP="00D21CD8">
      <w:pPr>
        <w:spacing w:after="0" w:line="240" w:lineRule="auto"/>
        <w:rPr>
          <w:rFonts w:ascii="Times New Roman" w:hAnsi="Times New Roman"/>
          <w:i/>
        </w:rPr>
      </w:pPr>
    </w:p>
    <w:p w:rsidR="00F133F1" w:rsidRPr="00D21CD8" w:rsidRDefault="00F133F1" w:rsidP="00D21CD8"/>
    <w:sectPr w:rsidR="00F133F1" w:rsidRPr="00D21CD8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3F1" w:rsidRDefault="00F133F1">
      <w:r>
        <w:separator/>
      </w:r>
    </w:p>
  </w:endnote>
  <w:endnote w:type="continuationSeparator" w:id="0">
    <w:p w:rsidR="00F133F1" w:rsidRDefault="00F1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3F1" w:rsidRDefault="00F133F1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33F1" w:rsidRDefault="00F133F1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3F1" w:rsidRPr="006B0E9B" w:rsidRDefault="00F133F1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F133F1" w:rsidRPr="006B0E9B" w:rsidRDefault="00F133F1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3F1" w:rsidRDefault="00F133F1">
      <w:r>
        <w:separator/>
      </w:r>
    </w:p>
  </w:footnote>
  <w:footnote w:type="continuationSeparator" w:id="0">
    <w:p w:rsidR="00F133F1" w:rsidRDefault="00F13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F133F1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F133F1" w:rsidRPr="006B0E9B" w:rsidRDefault="00F133F1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F133F1" w:rsidRPr="006B0E9B" w:rsidRDefault="00F133F1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F133F1" w:rsidRPr="006B0E9B" w:rsidRDefault="00F133F1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F133F1" w:rsidRPr="006B0E9B" w:rsidRDefault="00F133F1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F133F1" w:rsidRPr="006B0E9B" w:rsidRDefault="00F133F1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F133F1" w:rsidRPr="006B0E9B" w:rsidRDefault="00F133F1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22010D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3pt">
                <v:imagedata r:id="rId2" o:title=""/>
              </v:shape>
            </w:pict>
          </w:r>
        </w:p>
      </w:tc>
    </w:tr>
  </w:tbl>
  <w:p w:rsidR="00F133F1" w:rsidRPr="006B0E9B" w:rsidRDefault="00F133F1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A0FED"/>
    <w:rsid w:val="003C1961"/>
    <w:rsid w:val="003D3AFD"/>
    <w:rsid w:val="003D41DD"/>
    <w:rsid w:val="00454A3E"/>
    <w:rsid w:val="00495772"/>
    <w:rsid w:val="004A514B"/>
    <w:rsid w:val="005106D0"/>
    <w:rsid w:val="00522447"/>
    <w:rsid w:val="00577A1A"/>
    <w:rsid w:val="00582710"/>
    <w:rsid w:val="005B27B4"/>
    <w:rsid w:val="005D2BBA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C211A"/>
    <w:rsid w:val="008C5DC6"/>
    <w:rsid w:val="008E3A02"/>
    <w:rsid w:val="008F3CE5"/>
    <w:rsid w:val="009211E3"/>
    <w:rsid w:val="00977656"/>
    <w:rsid w:val="00983B88"/>
    <w:rsid w:val="009A0EDB"/>
    <w:rsid w:val="009D24A8"/>
    <w:rsid w:val="00A052B5"/>
    <w:rsid w:val="00AD0944"/>
    <w:rsid w:val="00AD3892"/>
    <w:rsid w:val="00AF51E8"/>
    <w:rsid w:val="00B17846"/>
    <w:rsid w:val="00BB140F"/>
    <w:rsid w:val="00BB7403"/>
    <w:rsid w:val="00BC6FCB"/>
    <w:rsid w:val="00BD24DD"/>
    <w:rsid w:val="00BE53F9"/>
    <w:rsid w:val="00C36438"/>
    <w:rsid w:val="00C93902"/>
    <w:rsid w:val="00CB6019"/>
    <w:rsid w:val="00D0095A"/>
    <w:rsid w:val="00D21CD8"/>
    <w:rsid w:val="00D35928"/>
    <w:rsid w:val="00DA387C"/>
    <w:rsid w:val="00DA4971"/>
    <w:rsid w:val="00E41719"/>
    <w:rsid w:val="00E65292"/>
    <w:rsid w:val="00E76A91"/>
    <w:rsid w:val="00EA2710"/>
    <w:rsid w:val="00F133F1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362</Words>
  <Characters>2066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2012-08-02T08:22:00Z</dcterms:created>
  <dcterms:modified xsi:type="dcterms:W3CDTF">2012-08-02T08:22:00Z</dcterms:modified>
</cp:coreProperties>
</file>